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West Aberdeenshire and Kincardine</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West Aberdeenshire and Kincardine</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West Aberdeenshire and Kincardine</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West Aberdeenshire and Kincardine</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West Aberdeenshire and Kincardine</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8.2%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West Aberdeenshire and Kincardine are estimated to have a score of 1-2 on the PGSI (low-risk gambling), whilst </w:t>
      </w:r>
      <w:r w:rsidRPr="00773DF7">
        <w:rPr>
          <w:rFonts w:ascii="Libre Franklin Light" w:hAnsi="Libre Franklin Light" w:cs="Calibri Light"/>
          <w:b/>
          <w:bCs/>
          <w:color w:val="C45911" w:themeColor="accent2" w:themeShade="BF"/>
        </w:rPr>
        <w:t xml:space="preserve">6.1%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1.3%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78.6% </w:t>
      </w:r>
      <w:r w:rsidRPr="004747BF">
        <w:rPr>
          <w:rFonts w:ascii="Libre Franklin Light" w:eastAsia="Times New Roman" w:hAnsi="Libre Franklin Light" w:cs="Calibri Light"/>
        </w:rPr>
        <w:t xml:space="preserve">of those respondents classified as PGSI 8+ in West Aberdeenshire and Kincardine</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West Aberdeenshire and Kincardine is estimated to be </w:t>
      </w:r>
      <w:r w:rsidRPr="00773DF7">
        <w:rPr>
          <w:rFonts w:ascii="Libre Franklin Light" w:eastAsia="Times New Roman" w:hAnsi="Libre Franklin Light" w:cs="Calibri Light"/>
          <w:b/>
          <w:bCs/>
          <w:color w:val="C45911" w:themeColor="accent2" w:themeShade="BF"/>
        </w:rPr>
        <w:t xml:space="preserve">£751,602</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West Aberdeenshire and Kincardine</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higher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15.6%</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West Aberdeenshire and Kincardine</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8.2%</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West Aberdeenshire and Kincardine</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6.1%</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West Aberdeenshire and Kincardine</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1.3%</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West Aberdeenshire and Kincardine.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West Aberdeenshire and Kincardine</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West Aberdeenshire and Kincardine.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West Aberdeenshire and Kincardine</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higher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27.2%</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lower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20.0%</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West Aberdeenshire and Kincardine</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higher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78.6%</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West Aberdeenshire and Kincardine.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West Aberdeenshire and Kincardine</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higher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13.5%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5.9%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West Aberdeenshire and Kincardine</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higher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West Aberdeenshire and Kincardine</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73.3%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West Aberdeenshire and Kincardine</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West Aberdeenshire and Kincardine</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West Aberdeenshire and Kincardine</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£751,602</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West Aberdeenshire and Kincardine</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£12,242</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£253,179</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£18,137</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£5,101</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£9,352</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£453,591</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£751,602</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Scotland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5.7%</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2.6%</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7.1%,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2.3%</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2.7%</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2.6%</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Scotland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2.1%,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2.6%</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Scotland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2.9%</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2.0%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West Aberdeenshire and Kincardine</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Scotland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West Aberdeenshire and Kincardine</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14.2%</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West Aberdeenshire and Kincardine</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11.7%</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West Aberdeenshire and Kincardine</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3.0%</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Scotland</w:t>
            </w:r>
            <w:r w:rsidRPr="003C6A2E">
              <w:rPr>
                <w:rFonts w:ascii="Libre Franklin Light" w:hAnsi="Libre Franklin Light" w:cs="Calibri Light"/>
              </w:rPr>
              <w:t xml:space="preserve"> = </w:t>
            </w:r>
            <w:r w:rsidR="009807E8">
              <w:rPr>
                <w:rFonts w:ascii="Libre Franklin Light" w:hAnsi="Libre Franklin Light" w:cs="Calibri Light"/>
              </w:rPr>
              <w:t xml:space="preserve">21.0%)</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Scotland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17.4%)</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Scotland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5.7%</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West Aberdeenshire and Kincardine</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3.0%</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West Aberdeenshire and Kincardine</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42.8%</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Scotland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3.8%</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Scotland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55.6%</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West Aberdeenshire and Kincardine</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14.2%</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Scotland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21.0%)</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West Aberdeenshire and Kincardine</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11.7%</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Scotland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17.4%</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West Aberdeenshire and Kincardine</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3.0%</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Scotland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5.7%</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West Aberdeenshire and Kincardine</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3.0%</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Scotland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3.8%</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West Aberdeenshire and Kincardine</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42.8%</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Scotland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55.6%</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West Aberdeenshire and Kincardine</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E22E569B-CAFE-4CBE-ABCC-171D7BAEE113}"/>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ies>
</file>